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ED0" w:rsidRPr="009674F8" w:rsidRDefault="00004ED0" w:rsidP="00004ED0">
      <w:pPr>
        <w:spacing w:after="0" w:line="240" w:lineRule="auto"/>
        <w:rPr>
          <w:b/>
          <w:sz w:val="28"/>
        </w:rPr>
      </w:pPr>
      <w:r w:rsidRPr="009674F8">
        <w:rPr>
          <w:b/>
          <w:sz w:val="28"/>
        </w:rPr>
        <w:t xml:space="preserve">Smells </w:t>
      </w:r>
      <w:proofErr w:type="gramStart"/>
      <w:r w:rsidRPr="009674F8">
        <w:rPr>
          <w:b/>
          <w:sz w:val="28"/>
        </w:rPr>
        <w:t>Like</w:t>
      </w:r>
      <w:proofErr w:type="gramEnd"/>
      <w:r w:rsidRPr="009674F8">
        <w:rPr>
          <w:b/>
          <w:sz w:val="28"/>
        </w:rPr>
        <w:t xml:space="preserve"> Teen Spirit - </w:t>
      </w:r>
      <w:proofErr w:type="spellStart"/>
      <w:r w:rsidRPr="009674F8">
        <w:rPr>
          <w:b/>
          <w:sz w:val="28"/>
        </w:rPr>
        <w:t>Nirvanna</w:t>
      </w:r>
      <w:proofErr w:type="spellEnd"/>
    </w:p>
    <w:p w:rsidR="00004ED0" w:rsidRPr="009674F8" w:rsidRDefault="00004ED0" w:rsidP="00004ED0">
      <w:pPr>
        <w:spacing w:after="0" w:line="240" w:lineRule="auto"/>
        <w:rPr>
          <w:b/>
          <w:sz w:val="28"/>
        </w:rPr>
      </w:pPr>
    </w:p>
    <w:p w:rsidR="00004ED0" w:rsidRPr="009674F8" w:rsidRDefault="00004ED0" w:rsidP="00004ED0">
      <w:pPr>
        <w:spacing w:after="0" w:line="240" w:lineRule="auto"/>
        <w:rPr>
          <w:b/>
          <w:sz w:val="28"/>
        </w:rPr>
      </w:pPr>
      <w:r w:rsidRPr="009674F8">
        <w:rPr>
          <w:b/>
          <w:sz w:val="28"/>
        </w:rPr>
        <w:t>Verse 1:</w:t>
      </w:r>
    </w:p>
    <w:p w:rsidR="00004ED0" w:rsidRPr="009674F8" w:rsidRDefault="00004ED0" w:rsidP="00004ED0">
      <w:pPr>
        <w:spacing w:after="0" w:line="240" w:lineRule="auto"/>
        <w:rPr>
          <w:sz w:val="28"/>
        </w:rPr>
      </w:pPr>
      <w:r w:rsidRPr="009674F8">
        <w:rPr>
          <w:sz w:val="28"/>
        </w:rPr>
        <w:t>Load up on guns</w:t>
      </w:r>
      <w:r w:rsidRPr="009674F8">
        <w:rPr>
          <w:sz w:val="28"/>
        </w:rPr>
        <w:t xml:space="preserve">, </w:t>
      </w:r>
      <w:proofErr w:type="gramStart"/>
      <w:r w:rsidRPr="009674F8">
        <w:rPr>
          <w:sz w:val="28"/>
        </w:rPr>
        <w:t>Bring</w:t>
      </w:r>
      <w:proofErr w:type="gramEnd"/>
      <w:r w:rsidRPr="009674F8">
        <w:rPr>
          <w:sz w:val="28"/>
        </w:rPr>
        <w:t xml:space="preserve"> your friends</w:t>
      </w:r>
    </w:p>
    <w:p w:rsidR="00004ED0" w:rsidRPr="009674F8" w:rsidRDefault="00004ED0" w:rsidP="00004ED0">
      <w:pPr>
        <w:spacing w:after="0" w:line="240" w:lineRule="auto"/>
        <w:rPr>
          <w:sz w:val="28"/>
        </w:rPr>
      </w:pPr>
      <w:r w:rsidRPr="009674F8">
        <w:rPr>
          <w:sz w:val="28"/>
        </w:rPr>
        <w:t>It's fun to lose and to pretend</w:t>
      </w:r>
    </w:p>
    <w:p w:rsidR="00004ED0" w:rsidRPr="009674F8" w:rsidRDefault="00004ED0" w:rsidP="00004ED0">
      <w:pPr>
        <w:spacing w:after="0" w:line="240" w:lineRule="auto"/>
        <w:rPr>
          <w:sz w:val="28"/>
        </w:rPr>
      </w:pPr>
      <w:r w:rsidRPr="009674F8">
        <w:rPr>
          <w:sz w:val="28"/>
        </w:rPr>
        <w:t xml:space="preserve">She's overboard, </w:t>
      </w:r>
      <w:proofErr w:type="spellStart"/>
      <w:r w:rsidRPr="009674F8">
        <w:rPr>
          <w:sz w:val="28"/>
        </w:rPr>
        <w:t>self assured</w:t>
      </w:r>
      <w:proofErr w:type="spellEnd"/>
    </w:p>
    <w:p w:rsidR="00004ED0" w:rsidRPr="009674F8" w:rsidRDefault="00004ED0" w:rsidP="00004ED0">
      <w:pPr>
        <w:spacing w:after="0" w:line="240" w:lineRule="auto"/>
        <w:rPr>
          <w:sz w:val="28"/>
        </w:rPr>
      </w:pPr>
      <w:r w:rsidRPr="009674F8">
        <w:rPr>
          <w:sz w:val="28"/>
        </w:rPr>
        <w:t>Oh no I know, a dirty word</w:t>
      </w:r>
    </w:p>
    <w:p w:rsidR="00004ED0" w:rsidRPr="009674F8" w:rsidRDefault="00004ED0" w:rsidP="00004ED0">
      <w:pPr>
        <w:spacing w:after="0" w:line="240" w:lineRule="auto"/>
        <w:rPr>
          <w:sz w:val="28"/>
        </w:rPr>
      </w:pPr>
    </w:p>
    <w:p w:rsidR="00004ED0" w:rsidRPr="009674F8" w:rsidRDefault="00004ED0" w:rsidP="00004ED0">
      <w:pPr>
        <w:spacing w:after="0" w:line="240" w:lineRule="auto"/>
        <w:rPr>
          <w:b/>
          <w:sz w:val="28"/>
        </w:rPr>
      </w:pPr>
      <w:proofErr w:type="spellStart"/>
      <w:r w:rsidRPr="009674F8">
        <w:rPr>
          <w:b/>
          <w:sz w:val="28"/>
        </w:rPr>
        <w:t>Prechorus</w:t>
      </w:r>
      <w:proofErr w:type="spellEnd"/>
      <w:r w:rsidRPr="009674F8">
        <w:rPr>
          <w:b/>
          <w:sz w:val="28"/>
        </w:rPr>
        <w:t>:</w:t>
      </w:r>
    </w:p>
    <w:p w:rsidR="00004ED0" w:rsidRPr="009674F8" w:rsidRDefault="00004ED0" w:rsidP="00004ED0">
      <w:pPr>
        <w:spacing w:after="0" w:line="240" w:lineRule="auto"/>
        <w:rPr>
          <w:sz w:val="28"/>
        </w:rPr>
      </w:pPr>
      <w:r w:rsidRPr="009674F8">
        <w:rPr>
          <w:sz w:val="28"/>
        </w:rPr>
        <w:t>Hello, hello, hello, how low [x3]</w:t>
      </w:r>
    </w:p>
    <w:p w:rsidR="00004ED0" w:rsidRPr="009674F8" w:rsidRDefault="00004ED0" w:rsidP="00004ED0">
      <w:pPr>
        <w:spacing w:after="0" w:line="240" w:lineRule="auto"/>
        <w:rPr>
          <w:sz w:val="28"/>
        </w:rPr>
      </w:pPr>
      <w:r w:rsidRPr="009674F8">
        <w:rPr>
          <w:sz w:val="28"/>
        </w:rPr>
        <w:t>Hello, hello, hello</w:t>
      </w:r>
    </w:p>
    <w:p w:rsidR="00004ED0" w:rsidRPr="009674F8" w:rsidRDefault="00004ED0" w:rsidP="00004ED0">
      <w:pPr>
        <w:spacing w:after="0" w:line="240" w:lineRule="auto"/>
        <w:rPr>
          <w:sz w:val="28"/>
        </w:rPr>
      </w:pPr>
    </w:p>
    <w:p w:rsidR="00004ED0" w:rsidRPr="009674F8" w:rsidRDefault="00004ED0" w:rsidP="00004ED0">
      <w:pPr>
        <w:spacing w:after="0" w:line="240" w:lineRule="auto"/>
        <w:rPr>
          <w:b/>
          <w:sz w:val="28"/>
        </w:rPr>
      </w:pPr>
      <w:r w:rsidRPr="009674F8">
        <w:rPr>
          <w:b/>
          <w:sz w:val="28"/>
        </w:rPr>
        <w:t>Chorus:</w:t>
      </w:r>
    </w:p>
    <w:p w:rsidR="00004ED0" w:rsidRPr="009674F8" w:rsidRDefault="00004ED0" w:rsidP="00004ED0">
      <w:pPr>
        <w:spacing w:after="0" w:line="240" w:lineRule="auto"/>
        <w:rPr>
          <w:sz w:val="28"/>
        </w:rPr>
      </w:pPr>
      <w:r w:rsidRPr="009674F8">
        <w:rPr>
          <w:sz w:val="28"/>
        </w:rPr>
        <w:t>With the lights out, it's less dangerous</w:t>
      </w:r>
    </w:p>
    <w:p w:rsidR="00004ED0" w:rsidRPr="009674F8" w:rsidRDefault="00004ED0" w:rsidP="00004ED0">
      <w:pPr>
        <w:spacing w:after="0" w:line="240" w:lineRule="auto"/>
        <w:rPr>
          <w:sz w:val="28"/>
        </w:rPr>
      </w:pPr>
      <w:r w:rsidRPr="009674F8">
        <w:rPr>
          <w:sz w:val="28"/>
        </w:rPr>
        <w:t>Here we are now, entertain us</w:t>
      </w:r>
    </w:p>
    <w:p w:rsidR="00004ED0" w:rsidRPr="009674F8" w:rsidRDefault="00004ED0" w:rsidP="00004ED0">
      <w:pPr>
        <w:spacing w:after="0" w:line="240" w:lineRule="auto"/>
        <w:rPr>
          <w:sz w:val="28"/>
        </w:rPr>
      </w:pPr>
      <w:r w:rsidRPr="009674F8">
        <w:rPr>
          <w:sz w:val="28"/>
        </w:rPr>
        <w:t>I feel stupid and contagious</w:t>
      </w:r>
    </w:p>
    <w:p w:rsidR="00004ED0" w:rsidRPr="009674F8" w:rsidRDefault="00004ED0" w:rsidP="00004ED0">
      <w:pPr>
        <w:spacing w:after="0" w:line="240" w:lineRule="auto"/>
        <w:rPr>
          <w:sz w:val="28"/>
        </w:rPr>
      </w:pPr>
      <w:r w:rsidRPr="009674F8">
        <w:rPr>
          <w:sz w:val="28"/>
        </w:rPr>
        <w:t>Here we are now, entertain us</w:t>
      </w:r>
      <w:bookmarkStart w:id="0" w:name="_GoBack"/>
      <w:bookmarkEnd w:id="0"/>
    </w:p>
    <w:p w:rsidR="00004ED0" w:rsidRPr="009674F8" w:rsidRDefault="00004ED0" w:rsidP="00004ED0">
      <w:pPr>
        <w:spacing w:after="0" w:line="240" w:lineRule="auto"/>
        <w:rPr>
          <w:sz w:val="28"/>
        </w:rPr>
      </w:pPr>
      <w:r w:rsidRPr="009674F8">
        <w:rPr>
          <w:sz w:val="28"/>
        </w:rPr>
        <w:t>A mulatto, an Albino</w:t>
      </w:r>
    </w:p>
    <w:p w:rsidR="00004ED0" w:rsidRPr="009674F8" w:rsidRDefault="00004ED0" w:rsidP="00004ED0">
      <w:pPr>
        <w:spacing w:after="0" w:line="240" w:lineRule="auto"/>
        <w:rPr>
          <w:sz w:val="28"/>
        </w:rPr>
      </w:pPr>
      <w:r w:rsidRPr="009674F8">
        <w:rPr>
          <w:sz w:val="28"/>
        </w:rPr>
        <w:t>A mosquito, my libido, yeah</w:t>
      </w:r>
    </w:p>
    <w:p w:rsidR="00004ED0" w:rsidRPr="009674F8" w:rsidRDefault="00004ED0" w:rsidP="00004ED0">
      <w:pPr>
        <w:spacing w:after="0" w:line="240" w:lineRule="auto"/>
        <w:rPr>
          <w:sz w:val="28"/>
        </w:rPr>
      </w:pPr>
    </w:p>
    <w:p w:rsidR="00004ED0" w:rsidRPr="009674F8" w:rsidRDefault="00004ED0" w:rsidP="00004ED0">
      <w:pPr>
        <w:spacing w:after="0" w:line="240" w:lineRule="auto"/>
        <w:rPr>
          <w:b/>
          <w:sz w:val="28"/>
        </w:rPr>
      </w:pPr>
      <w:r w:rsidRPr="009674F8">
        <w:rPr>
          <w:b/>
          <w:sz w:val="28"/>
        </w:rPr>
        <w:t>Verse 2:</w:t>
      </w:r>
    </w:p>
    <w:p w:rsidR="00004ED0" w:rsidRPr="009674F8" w:rsidRDefault="00004ED0" w:rsidP="00004ED0">
      <w:pPr>
        <w:spacing w:after="0" w:line="240" w:lineRule="auto"/>
        <w:rPr>
          <w:sz w:val="28"/>
        </w:rPr>
      </w:pPr>
      <w:r w:rsidRPr="009674F8">
        <w:rPr>
          <w:sz w:val="28"/>
        </w:rPr>
        <w:t>I'm worse at what I do best</w:t>
      </w:r>
    </w:p>
    <w:p w:rsidR="00004ED0" w:rsidRPr="009674F8" w:rsidRDefault="00004ED0" w:rsidP="00004ED0">
      <w:pPr>
        <w:spacing w:after="0" w:line="240" w:lineRule="auto"/>
        <w:rPr>
          <w:sz w:val="28"/>
        </w:rPr>
      </w:pPr>
      <w:r w:rsidRPr="009674F8">
        <w:rPr>
          <w:sz w:val="28"/>
        </w:rPr>
        <w:t>And for this gift, I feel blessed</w:t>
      </w:r>
    </w:p>
    <w:p w:rsidR="00004ED0" w:rsidRPr="009674F8" w:rsidRDefault="00004ED0" w:rsidP="00004ED0">
      <w:pPr>
        <w:spacing w:after="0" w:line="240" w:lineRule="auto"/>
        <w:rPr>
          <w:sz w:val="28"/>
        </w:rPr>
      </w:pPr>
      <w:r w:rsidRPr="009674F8">
        <w:rPr>
          <w:sz w:val="28"/>
        </w:rPr>
        <w:t>Our little group has always been</w:t>
      </w:r>
    </w:p>
    <w:p w:rsidR="00004ED0" w:rsidRPr="009674F8" w:rsidRDefault="00004ED0" w:rsidP="00004ED0">
      <w:pPr>
        <w:spacing w:after="0" w:line="240" w:lineRule="auto"/>
        <w:rPr>
          <w:sz w:val="28"/>
        </w:rPr>
      </w:pPr>
      <w:r w:rsidRPr="009674F8">
        <w:rPr>
          <w:sz w:val="28"/>
        </w:rPr>
        <w:t>And always will until the end</w:t>
      </w:r>
    </w:p>
    <w:p w:rsidR="00004ED0" w:rsidRPr="009674F8" w:rsidRDefault="00004ED0" w:rsidP="00004ED0">
      <w:pPr>
        <w:spacing w:after="0" w:line="240" w:lineRule="auto"/>
        <w:rPr>
          <w:sz w:val="28"/>
        </w:rPr>
      </w:pPr>
    </w:p>
    <w:p w:rsidR="00004ED0" w:rsidRPr="009674F8" w:rsidRDefault="00004ED0" w:rsidP="00004ED0">
      <w:pPr>
        <w:spacing w:after="0" w:line="240" w:lineRule="auto"/>
        <w:rPr>
          <w:b/>
          <w:sz w:val="28"/>
        </w:rPr>
      </w:pPr>
      <w:r w:rsidRPr="009674F8">
        <w:rPr>
          <w:b/>
          <w:sz w:val="28"/>
        </w:rPr>
        <w:t>Verse 3:</w:t>
      </w:r>
    </w:p>
    <w:p w:rsidR="00004ED0" w:rsidRPr="009674F8" w:rsidRDefault="00004ED0" w:rsidP="00004ED0">
      <w:pPr>
        <w:spacing w:after="0" w:line="240" w:lineRule="auto"/>
        <w:rPr>
          <w:sz w:val="28"/>
        </w:rPr>
      </w:pPr>
      <w:r w:rsidRPr="009674F8">
        <w:rPr>
          <w:sz w:val="28"/>
        </w:rPr>
        <w:t>And I forget just why I taste</w:t>
      </w:r>
    </w:p>
    <w:p w:rsidR="00004ED0" w:rsidRPr="009674F8" w:rsidRDefault="00004ED0" w:rsidP="00004ED0">
      <w:pPr>
        <w:spacing w:after="0" w:line="240" w:lineRule="auto"/>
        <w:rPr>
          <w:sz w:val="28"/>
        </w:rPr>
      </w:pPr>
      <w:r w:rsidRPr="009674F8">
        <w:rPr>
          <w:sz w:val="28"/>
        </w:rPr>
        <w:t>Oh yeah, I guess it makes me smile</w:t>
      </w:r>
    </w:p>
    <w:p w:rsidR="00004ED0" w:rsidRPr="009674F8" w:rsidRDefault="00004ED0" w:rsidP="00004ED0">
      <w:pPr>
        <w:spacing w:after="0" w:line="240" w:lineRule="auto"/>
        <w:rPr>
          <w:sz w:val="28"/>
        </w:rPr>
      </w:pPr>
      <w:r w:rsidRPr="009674F8">
        <w:rPr>
          <w:sz w:val="28"/>
        </w:rPr>
        <w:t>I found it hard, it was hard to find</w:t>
      </w:r>
    </w:p>
    <w:p w:rsidR="00004ED0" w:rsidRPr="009674F8" w:rsidRDefault="00004ED0" w:rsidP="00004ED0">
      <w:pPr>
        <w:spacing w:after="0" w:line="240" w:lineRule="auto"/>
        <w:rPr>
          <w:sz w:val="28"/>
        </w:rPr>
      </w:pPr>
      <w:r w:rsidRPr="009674F8">
        <w:rPr>
          <w:sz w:val="28"/>
        </w:rPr>
        <w:t xml:space="preserve">Oh well, whatever, </w:t>
      </w:r>
      <w:proofErr w:type="spellStart"/>
      <w:r w:rsidRPr="009674F8">
        <w:rPr>
          <w:sz w:val="28"/>
        </w:rPr>
        <w:t>nevermind</w:t>
      </w:r>
      <w:proofErr w:type="spellEnd"/>
    </w:p>
    <w:p w:rsidR="00004ED0" w:rsidRPr="009674F8" w:rsidRDefault="00004ED0" w:rsidP="00004ED0">
      <w:pPr>
        <w:spacing w:after="0" w:line="240" w:lineRule="auto"/>
        <w:rPr>
          <w:sz w:val="28"/>
        </w:rPr>
      </w:pPr>
    </w:p>
    <w:p w:rsidR="00004ED0" w:rsidRPr="009674F8" w:rsidRDefault="00004ED0" w:rsidP="00004ED0">
      <w:pPr>
        <w:spacing w:after="0" w:line="240" w:lineRule="auto"/>
        <w:rPr>
          <w:b/>
          <w:sz w:val="28"/>
        </w:rPr>
      </w:pPr>
      <w:r w:rsidRPr="009674F8">
        <w:rPr>
          <w:b/>
          <w:sz w:val="28"/>
        </w:rPr>
        <w:t>Ending:</w:t>
      </w:r>
    </w:p>
    <w:p w:rsidR="00004ED0" w:rsidRPr="009674F8" w:rsidRDefault="00004ED0" w:rsidP="00004ED0">
      <w:pPr>
        <w:spacing w:after="0" w:line="240" w:lineRule="auto"/>
        <w:rPr>
          <w:sz w:val="28"/>
        </w:rPr>
      </w:pPr>
      <w:r w:rsidRPr="009674F8">
        <w:rPr>
          <w:sz w:val="28"/>
        </w:rPr>
        <w:t xml:space="preserve">A denial, </w:t>
      </w:r>
      <w:proofErr w:type="gramStart"/>
      <w:r w:rsidRPr="009674F8">
        <w:rPr>
          <w:sz w:val="28"/>
        </w:rPr>
        <w:t>A</w:t>
      </w:r>
      <w:proofErr w:type="gramEnd"/>
      <w:r w:rsidRPr="009674F8">
        <w:rPr>
          <w:sz w:val="28"/>
        </w:rPr>
        <w:t xml:space="preserve"> denial, A denial, A denial, A denial</w:t>
      </w:r>
    </w:p>
    <w:p w:rsidR="001B6941" w:rsidRPr="009674F8" w:rsidRDefault="00004ED0" w:rsidP="00004ED0">
      <w:pPr>
        <w:spacing w:after="0" w:line="240" w:lineRule="auto"/>
        <w:rPr>
          <w:sz w:val="28"/>
        </w:rPr>
      </w:pPr>
      <w:r w:rsidRPr="009674F8">
        <w:rPr>
          <w:sz w:val="28"/>
        </w:rPr>
        <w:t xml:space="preserve">A denial, </w:t>
      </w:r>
      <w:proofErr w:type="gramStart"/>
      <w:r w:rsidRPr="009674F8">
        <w:rPr>
          <w:sz w:val="28"/>
        </w:rPr>
        <w:t>A</w:t>
      </w:r>
      <w:proofErr w:type="gramEnd"/>
      <w:r w:rsidRPr="009674F8">
        <w:rPr>
          <w:sz w:val="28"/>
        </w:rPr>
        <w:t xml:space="preserve"> denial, A denial, A denial</w:t>
      </w:r>
    </w:p>
    <w:sectPr w:rsidR="001B6941" w:rsidRPr="009674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ED0"/>
    <w:rsid w:val="00004ED0"/>
    <w:rsid w:val="00142E9D"/>
    <w:rsid w:val="001B6941"/>
    <w:rsid w:val="0096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1DC4A64F.dotm</Template>
  <TotalTime>0</TotalTime>
  <Pages>1</Pages>
  <Words>118</Words>
  <Characters>679</Characters>
  <Application>Microsoft Office Word</Application>
  <DocSecurity>0</DocSecurity>
  <Lines>5</Lines>
  <Paragraphs>1</Paragraphs>
  <ScaleCrop>false</ScaleCrop>
  <Company>PSI - Paul Scherrer Institut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3</cp:revision>
  <dcterms:created xsi:type="dcterms:W3CDTF">2017-06-12T09:51:00Z</dcterms:created>
  <dcterms:modified xsi:type="dcterms:W3CDTF">2017-06-12T09:54:00Z</dcterms:modified>
</cp:coreProperties>
</file>